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A43" w:rsidRPr="005C4841" w:rsidRDefault="00E40A43" w:rsidP="008E47F5">
      <w:pPr>
        <w:widowControl w:val="0"/>
        <w:autoSpaceDE w:val="0"/>
        <w:autoSpaceDN w:val="0"/>
        <w:spacing w:line="240" w:lineRule="atLeast"/>
        <w:ind w:left="5670"/>
        <w:jc w:val="right"/>
        <w:outlineLvl w:val="1"/>
      </w:pPr>
      <w:r w:rsidRPr="005C4841">
        <w:t xml:space="preserve">Приложение 1 </w:t>
      </w:r>
    </w:p>
    <w:p w:rsidR="00E40A43" w:rsidRPr="005C4841" w:rsidRDefault="00E40A43" w:rsidP="008E47F5">
      <w:pPr>
        <w:widowControl w:val="0"/>
        <w:autoSpaceDE w:val="0"/>
        <w:autoSpaceDN w:val="0"/>
        <w:spacing w:line="24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:rsidR="00E40A43" w:rsidRDefault="00E40A43" w:rsidP="008E47F5">
      <w:pPr>
        <w:widowControl w:val="0"/>
        <w:autoSpaceDE w:val="0"/>
        <w:autoSpaceDN w:val="0"/>
        <w:spacing w:line="240" w:lineRule="atLeast"/>
        <w:jc w:val="right"/>
        <w:outlineLvl w:val="1"/>
      </w:pPr>
    </w:p>
    <w:p w:rsidR="00E40A43" w:rsidRPr="003A7EDF" w:rsidRDefault="00E40A43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E40A43" w:rsidRPr="0026742A" w:rsidRDefault="00E40A43" w:rsidP="008E47F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6742A">
        <w:rPr>
          <w:rFonts w:ascii="Times New Roman" w:hAnsi="Times New Roman" w:cs="Times New Roman"/>
          <w:b w:val="0"/>
          <w:sz w:val="28"/>
          <w:szCs w:val="28"/>
        </w:rPr>
        <w:t>Перечень</w:t>
      </w:r>
    </w:p>
    <w:p w:rsidR="00E40A43" w:rsidRPr="0026742A" w:rsidRDefault="00E40A43" w:rsidP="008E47F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6742A">
        <w:rPr>
          <w:rFonts w:ascii="Times New Roman" w:hAnsi="Times New Roman" w:cs="Times New Roman"/>
          <w:b w:val="0"/>
          <w:sz w:val="28"/>
          <w:szCs w:val="28"/>
        </w:rPr>
        <w:t>информации, включаемой в паспорт налогового расхода</w:t>
      </w:r>
    </w:p>
    <w:p w:rsidR="00E40A43" w:rsidRPr="0026742A" w:rsidRDefault="00E40A43" w:rsidP="008E47F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6742A">
        <w:rPr>
          <w:rFonts w:ascii="Times New Roman" w:hAnsi="Times New Roman" w:cs="Times New Roman"/>
          <w:b w:val="0"/>
          <w:sz w:val="28"/>
          <w:szCs w:val="28"/>
        </w:rPr>
        <w:t>городского поселения Кондинское</w:t>
      </w:r>
    </w:p>
    <w:p w:rsidR="00E40A43" w:rsidRPr="003A7EDF" w:rsidRDefault="00E40A43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478"/>
        <w:gridCol w:w="4971"/>
        <w:gridCol w:w="3685"/>
      </w:tblGrid>
      <w:tr w:rsidR="00E40A43" w:rsidRPr="005E7C05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E40A43" w:rsidRPr="005E7C05" w:rsidRDefault="00E40A43" w:rsidP="00EB106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Источник данных</w:t>
            </w:r>
          </w:p>
        </w:tc>
      </w:tr>
      <w:tr w:rsidR="00E40A43" w:rsidRPr="005E7C05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E40A43" w:rsidRPr="005E7C05" w:rsidRDefault="00E40A43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I. Нормативные характеристики налогового расхода</w:t>
            </w:r>
          </w:p>
        </w:tc>
      </w:tr>
      <w:tr w:rsidR="00E40A43" w:rsidRPr="005E7C05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E40A43" w:rsidRPr="005E7C05" w:rsidRDefault="00E40A43" w:rsidP="00A333A9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E7C0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Решение Совета депутатов от 30.08.2018 №269 «Об утверждении Положения о земельном налоге на территории муниципального образования городское поселение Кондинское» (изм. от 31.10.2019 №79, от 09.09.2020 №119) </w:t>
            </w:r>
          </w:p>
          <w:p w:rsidR="00E40A43" w:rsidRPr="005E7C05" w:rsidRDefault="00E40A43" w:rsidP="00DC75CE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  <w:lang w:eastAsia="en-US"/>
              </w:rPr>
              <w:t>абз. 3/пп.3.1.1/п.3.1/разд. 3</w:t>
            </w:r>
          </w:p>
        </w:tc>
      </w:tr>
      <w:tr w:rsidR="00E40A43" w:rsidRPr="005E7C05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E40A43" w:rsidRPr="005E7C05" w:rsidRDefault="00E40A43" w:rsidP="00660947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5E7C05">
              <w:rPr>
                <w:sz w:val="24"/>
                <w:szCs w:val="24"/>
                <w:shd w:val="clear" w:color="auto" w:fill="FFFFFF"/>
              </w:rPr>
              <w:t>Не установлено</w:t>
            </w:r>
          </w:p>
        </w:tc>
      </w:tr>
      <w:tr w:rsidR="00E40A43" w:rsidRPr="005E7C05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E40A43" w:rsidRPr="005E7C05" w:rsidRDefault="00E40A43" w:rsidP="00EB1060">
            <w:pPr>
              <w:jc w:val="both"/>
              <w:rPr>
                <w:sz w:val="24"/>
                <w:szCs w:val="24"/>
              </w:rPr>
            </w:pPr>
            <w:r w:rsidRPr="005E7C05">
              <w:rPr>
                <w:sz w:val="24"/>
                <w:szCs w:val="24"/>
              </w:rPr>
              <w:t>Муниципальные учреждения, финансируемые за счет средств местных бюджетов городского поселения Кондинское и Кондинского района</w:t>
            </w:r>
          </w:p>
        </w:tc>
      </w:tr>
      <w:tr w:rsidR="00E40A43" w:rsidRPr="005E7C05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E40A43" w:rsidRPr="005E7C05" w:rsidRDefault="00E40A43" w:rsidP="005F607B">
            <w:pPr>
              <w:jc w:val="both"/>
              <w:rPr>
                <w:sz w:val="24"/>
                <w:szCs w:val="24"/>
              </w:rPr>
            </w:pPr>
            <w:r w:rsidRPr="005E7C05">
              <w:rPr>
                <w:sz w:val="24"/>
                <w:szCs w:val="24"/>
              </w:rPr>
              <w:t>01 января 2020 года</w:t>
            </w:r>
          </w:p>
        </w:tc>
      </w:tr>
      <w:tr w:rsidR="00E40A43" w:rsidRPr="005E7C05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E40A43" w:rsidRPr="005E7C05" w:rsidRDefault="00E40A43" w:rsidP="00DF7571">
            <w:pPr>
              <w:jc w:val="both"/>
              <w:rPr>
                <w:sz w:val="24"/>
                <w:szCs w:val="24"/>
              </w:rPr>
            </w:pPr>
            <w:r w:rsidRPr="005E7C05">
              <w:rPr>
                <w:sz w:val="24"/>
                <w:szCs w:val="24"/>
              </w:rPr>
              <w:t>01 января 2020 года</w:t>
            </w:r>
          </w:p>
        </w:tc>
      </w:tr>
      <w:tr w:rsidR="00E40A43" w:rsidRPr="005E7C05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 xml:space="preserve">Период действия налоговых льгот, освобождений </w:t>
            </w:r>
            <w:r w:rsidRPr="005E7C05">
              <w:rPr>
                <w:rFonts w:ascii="Times New Roman" w:hAnsi="Times New Roman"/>
                <w:sz w:val="24"/>
                <w:szCs w:val="24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E40A43" w:rsidRPr="005E7C05" w:rsidRDefault="00E40A43" w:rsidP="00EB1060">
            <w:pPr>
              <w:jc w:val="both"/>
              <w:rPr>
                <w:sz w:val="24"/>
                <w:szCs w:val="24"/>
              </w:rPr>
            </w:pPr>
            <w:r w:rsidRPr="005E7C05">
              <w:rPr>
                <w:sz w:val="24"/>
                <w:szCs w:val="24"/>
              </w:rPr>
              <w:t>Неограниченный (до даты прекращения действия льготы)</w:t>
            </w:r>
          </w:p>
        </w:tc>
      </w:tr>
      <w:tr w:rsidR="00E40A43" w:rsidRPr="005E7C05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E40A43" w:rsidRPr="005E7C05" w:rsidRDefault="00E40A43" w:rsidP="00EB1060">
            <w:pPr>
              <w:jc w:val="both"/>
              <w:rPr>
                <w:sz w:val="24"/>
                <w:szCs w:val="24"/>
              </w:rPr>
            </w:pPr>
            <w:r w:rsidRPr="005E7C05">
              <w:rPr>
                <w:sz w:val="24"/>
                <w:szCs w:val="24"/>
              </w:rPr>
              <w:t>Не установлено</w:t>
            </w:r>
          </w:p>
        </w:tc>
      </w:tr>
      <w:tr w:rsidR="00E40A43" w:rsidRPr="005E7C05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E40A43" w:rsidRPr="005E7C05" w:rsidRDefault="00E40A43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II. Целевые характеристики налогового расхода</w:t>
            </w:r>
          </w:p>
        </w:tc>
      </w:tr>
      <w:tr w:rsidR="00E40A43" w:rsidRPr="005E7C05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E40A43" w:rsidRPr="005E7C05" w:rsidRDefault="00E40A43" w:rsidP="00EB1060">
            <w:pPr>
              <w:jc w:val="both"/>
              <w:rPr>
                <w:sz w:val="24"/>
                <w:szCs w:val="24"/>
              </w:rPr>
            </w:pPr>
            <w:r w:rsidRPr="005E7C05">
              <w:rPr>
                <w:sz w:val="24"/>
                <w:szCs w:val="24"/>
                <w:shd w:val="clear" w:color="auto" w:fill="FFFFFF"/>
              </w:rPr>
              <w:t xml:space="preserve">Освобождаются в размере 100% </w:t>
            </w:r>
            <w:r w:rsidRPr="005E7C05">
              <w:rPr>
                <w:sz w:val="24"/>
                <w:szCs w:val="24"/>
              </w:rPr>
              <w:t>муниципальные учреждения, финансируемые за счет средств местных бюджетов городского поселения Кондинское и Кондинского района</w:t>
            </w:r>
          </w:p>
        </w:tc>
      </w:tr>
      <w:tr w:rsidR="00E40A43" w:rsidRPr="005E7C05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E40A43" w:rsidRPr="005E7C05" w:rsidRDefault="00E40A43" w:rsidP="00EB1060">
            <w:pPr>
              <w:jc w:val="both"/>
              <w:rPr>
                <w:sz w:val="24"/>
                <w:szCs w:val="24"/>
              </w:rPr>
            </w:pPr>
            <w:r w:rsidRPr="005E7C05">
              <w:rPr>
                <w:sz w:val="24"/>
                <w:szCs w:val="24"/>
              </w:rPr>
              <w:t>Техническая</w:t>
            </w:r>
          </w:p>
        </w:tc>
      </w:tr>
      <w:tr w:rsidR="00E40A43" w:rsidRPr="005E7C05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E40A43" w:rsidRPr="005E7C05" w:rsidRDefault="00E40A43" w:rsidP="00EB106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Повышение качества управления муниципальными финансами Кондинского района</w:t>
            </w:r>
          </w:p>
        </w:tc>
      </w:tr>
      <w:tr w:rsidR="00E40A43" w:rsidRPr="005E7C05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E40A43" w:rsidRPr="005E7C05" w:rsidRDefault="00E40A43" w:rsidP="00EB1060">
            <w:pPr>
              <w:jc w:val="both"/>
              <w:rPr>
                <w:sz w:val="24"/>
                <w:szCs w:val="24"/>
              </w:rPr>
            </w:pPr>
            <w:r w:rsidRPr="005E7C05">
              <w:rPr>
                <w:sz w:val="24"/>
                <w:szCs w:val="24"/>
              </w:rPr>
              <w:t>Земельный налог</w:t>
            </w:r>
          </w:p>
        </w:tc>
      </w:tr>
      <w:tr w:rsidR="00E40A43" w:rsidRPr="005E7C05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E40A43" w:rsidRPr="005E7C05" w:rsidRDefault="00E40A43" w:rsidP="00EB1060">
            <w:pPr>
              <w:jc w:val="both"/>
              <w:rPr>
                <w:sz w:val="24"/>
                <w:szCs w:val="24"/>
              </w:rPr>
            </w:pPr>
            <w:r w:rsidRPr="005E7C05">
              <w:rPr>
                <w:sz w:val="24"/>
                <w:szCs w:val="24"/>
              </w:rPr>
              <w:t>Освобождение от налогообложения</w:t>
            </w:r>
          </w:p>
        </w:tc>
      </w:tr>
      <w:tr w:rsidR="00E40A43" w:rsidRPr="005E7C05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E40A43" w:rsidRPr="005E7C05" w:rsidRDefault="00E40A43" w:rsidP="005A70DA">
            <w:pPr>
              <w:jc w:val="both"/>
              <w:rPr>
                <w:sz w:val="24"/>
                <w:szCs w:val="24"/>
              </w:rPr>
            </w:pPr>
            <w:r w:rsidRPr="005E7C05">
              <w:rPr>
                <w:sz w:val="24"/>
                <w:szCs w:val="24"/>
              </w:rPr>
              <w:t>100% от ставок</w:t>
            </w:r>
          </w:p>
        </w:tc>
      </w:tr>
      <w:tr w:rsidR="00E40A43" w:rsidRPr="005E7C05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E40A43" w:rsidRPr="005E7C05" w:rsidRDefault="00E40A43" w:rsidP="00EB106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Управление муниципальными финансами в Кондинском районе на 2019-2025 годы и на период до 2030 года</w:t>
            </w:r>
          </w:p>
        </w:tc>
      </w:tr>
      <w:tr w:rsidR="00E40A43" w:rsidRPr="005E7C05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Наименования структурных элементов муниципальных программ,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E40A43" w:rsidRPr="005E7C05" w:rsidRDefault="00E40A43" w:rsidP="00EB106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Обеспечение деятельности органов местного самоуправления в бюджетной сфере, в сфере налогов и сборов, в сфере закупок</w:t>
            </w:r>
          </w:p>
        </w:tc>
      </w:tr>
      <w:tr w:rsidR="00E40A43" w:rsidRPr="005E7C05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Показатели (индикаторы)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E40A43" w:rsidRPr="005E7C05" w:rsidRDefault="00E40A43" w:rsidP="00EB106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не установлены</w:t>
            </w:r>
          </w:p>
        </w:tc>
      </w:tr>
      <w:tr w:rsidR="00E40A43" w:rsidRPr="005E7C05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E40A43" w:rsidRPr="005E7C05" w:rsidRDefault="00E40A43" w:rsidP="00EB106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не установлены</w:t>
            </w:r>
          </w:p>
        </w:tc>
      </w:tr>
      <w:tr w:rsidR="00E40A43" w:rsidRPr="005E7C05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E40A43" w:rsidRPr="005E7C05" w:rsidRDefault="00E40A43" w:rsidP="0026742A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2021 год - 845,0 тыс. рублей;</w:t>
            </w:r>
          </w:p>
          <w:p w:rsidR="00E40A43" w:rsidRPr="005E7C05" w:rsidRDefault="00E40A43" w:rsidP="0026742A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2022 год – 845,0 тыс. рублей.;</w:t>
            </w:r>
          </w:p>
          <w:p w:rsidR="00E40A43" w:rsidRPr="005E7C05" w:rsidRDefault="00E40A43" w:rsidP="0026742A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2023 год – 845,0 тыс. рублей;</w:t>
            </w:r>
          </w:p>
          <w:p w:rsidR="00E40A43" w:rsidRPr="005E7C05" w:rsidRDefault="00E40A43" w:rsidP="0026742A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2024 год – 845,0 тыс. рублей</w:t>
            </w:r>
          </w:p>
        </w:tc>
      </w:tr>
      <w:tr w:rsidR="00E40A43" w:rsidRPr="005E7C05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E40A43" w:rsidRPr="005E7C05" w:rsidRDefault="00E40A43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III. Фискальные характеристики налогового расхода</w:t>
            </w:r>
          </w:p>
        </w:tc>
      </w:tr>
      <w:tr w:rsidR="00E40A43" w:rsidRPr="005E7C05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E40A43" w:rsidRPr="005E7C05" w:rsidRDefault="00E40A43" w:rsidP="00330EBE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E40A43" w:rsidRDefault="00E40A43" w:rsidP="00EB106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 – 728</w:t>
            </w:r>
            <w:r w:rsidRPr="005E7C05">
              <w:rPr>
                <w:rFonts w:ascii="Times New Roman" w:hAnsi="Times New Roman"/>
                <w:sz w:val="24"/>
                <w:szCs w:val="24"/>
              </w:rPr>
              <w:t>,0 тыс. рублей</w:t>
            </w:r>
          </w:p>
          <w:p w:rsidR="00E40A43" w:rsidRPr="005E7C05" w:rsidRDefault="00E40A43" w:rsidP="00EB106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136C">
              <w:rPr>
                <w:rFonts w:ascii="Times New Roman" w:hAnsi="Times New Roman"/>
                <w:sz w:val="24"/>
                <w:szCs w:val="24"/>
              </w:rPr>
              <w:t>2020 – 845,0 тыс.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E136C"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</w:tc>
      </w:tr>
      <w:tr w:rsidR="00E40A43" w:rsidRPr="005E7C05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E40A43" w:rsidRPr="005E7C05" w:rsidRDefault="00E40A43" w:rsidP="000E136C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2021 год - 845,0 тыс. рублей;</w:t>
            </w:r>
          </w:p>
          <w:p w:rsidR="00E40A43" w:rsidRPr="005E7C05" w:rsidRDefault="00E40A43" w:rsidP="000E136C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2022 год – 845,0 тыс. рублей.;</w:t>
            </w:r>
          </w:p>
          <w:p w:rsidR="00E40A43" w:rsidRPr="005E7C05" w:rsidRDefault="00E40A43" w:rsidP="000E136C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2023 год – 845,0 тыс. рублей;</w:t>
            </w:r>
          </w:p>
          <w:p w:rsidR="00E40A43" w:rsidRPr="005E7C05" w:rsidRDefault="00E40A43" w:rsidP="000E136C">
            <w:pPr>
              <w:jc w:val="both"/>
              <w:rPr>
                <w:sz w:val="24"/>
                <w:szCs w:val="24"/>
              </w:rPr>
            </w:pPr>
            <w:r w:rsidRPr="005E7C05">
              <w:rPr>
                <w:sz w:val="24"/>
                <w:szCs w:val="24"/>
              </w:rPr>
              <w:t>2024 год – 845,0 тыс. рублей</w:t>
            </w:r>
          </w:p>
        </w:tc>
      </w:tr>
      <w:tr w:rsidR="00E40A43" w:rsidRPr="005E7C05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E40A43" w:rsidRPr="005E7C05" w:rsidRDefault="00E40A43" w:rsidP="00EB106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E40A43" w:rsidRPr="005E7C05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E40A43" w:rsidRPr="005E7C05" w:rsidRDefault="00E40A43" w:rsidP="00EB106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2" w:name="_GoBack"/>
            <w:r w:rsidRPr="005E7C05"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bookmarkEnd w:id="2"/>
          </w:p>
        </w:tc>
      </w:tr>
      <w:tr w:rsidR="00E40A43" w:rsidRPr="005E7C05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Базовый объем налогов, задекларированный для уплаты в бюджет городского поселения Кондинское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E40A43" w:rsidRPr="005E7C05" w:rsidRDefault="00E40A43" w:rsidP="00EB106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723 тыс. рублей</w:t>
            </w:r>
          </w:p>
        </w:tc>
      </w:tr>
      <w:tr w:rsidR="00E40A43" w:rsidRPr="005E7C05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Объем налогов, задекларированный для уплаты в бюджет городского поселения Кондинское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E40A43" w:rsidRPr="005E7C05" w:rsidRDefault="00E40A43" w:rsidP="00EB106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E40A43" w:rsidRPr="003A7EDF" w:rsidRDefault="00E40A43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E40A43" w:rsidRPr="0026742A" w:rsidRDefault="00E40A43" w:rsidP="008E47F5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E40A43" w:rsidRDefault="00E40A43"/>
    <w:sectPr w:rsidR="00E40A43" w:rsidSect="006459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47F5"/>
    <w:rsid w:val="000305F7"/>
    <w:rsid w:val="0003620A"/>
    <w:rsid w:val="00046A09"/>
    <w:rsid w:val="000825FD"/>
    <w:rsid w:val="000A3430"/>
    <w:rsid w:val="000D4D18"/>
    <w:rsid w:val="000D4D56"/>
    <w:rsid w:val="000E136C"/>
    <w:rsid w:val="000F69A1"/>
    <w:rsid w:val="001C0C04"/>
    <w:rsid w:val="001D4F97"/>
    <w:rsid w:val="001E6691"/>
    <w:rsid w:val="001F5993"/>
    <w:rsid w:val="00236AA1"/>
    <w:rsid w:val="002476B0"/>
    <w:rsid w:val="00253BAE"/>
    <w:rsid w:val="0026742A"/>
    <w:rsid w:val="002D03F1"/>
    <w:rsid w:val="002D1214"/>
    <w:rsid w:val="003134C3"/>
    <w:rsid w:val="00330EBE"/>
    <w:rsid w:val="00371E8E"/>
    <w:rsid w:val="00396EE4"/>
    <w:rsid w:val="003A7EDF"/>
    <w:rsid w:val="003B4DDC"/>
    <w:rsid w:val="003F496A"/>
    <w:rsid w:val="00476BB9"/>
    <w:rsid w:val="00484FE4"/>
    <w:rsid w:val="004E12AB"/>
    <w:rsid w:val="004E1320"/>
    <w:rsid w:val="00522B0B"/>
    <w:rsid w:val="00540505"/>
    <w:rsid w:val="0054279D"/>
    <w:rsid w:val="00543910"/>
    <w:rsid w:val="005A70DA"/>
    <w:rsid w:val="005B5E5A"/>
    <w:rsid w:val="005B756B"/>
    <w:rsid w:val="005C1B63"/>
    <w:rsid w:val="005C4841"/>
    <w:rsid w:val="005D3730"/>
    <w:rsid w:val="005D3E82"/>
    <w:rsid w:val="005E0546"/>
    <w:rsid w:val="005E7C05"/>
    <w:rsid w:val="005F607B"/>
    <w:rsid w:val="00605CCB"/>
    <w:rsid w:val="0064170F"/>
    <w:rsid w:val="006459DF"/>
    <w:rsid w:val="00660947"/>
    <w:rsid w:val="0067467C"/>
    <w:rsid w:val="0069424C"/>
    <w:rsid w:val="006F2E42"/>
    <w:rsid w:val="00736F12"/>
    <w:rsid w:val="0075542A"/>
    <w:rsid w:val="00761B59"/>
    <w:rsid w:val="00765F46"/>
    <w:rsid w:val="007C61C9"/>
    <w:rsid w:val="007D2D19"/>
    <w:rsid w:val="007D79D2"/>
    <w:rsid w:val="007F1CCA"/>
    <w:rsid w:val="00821EDA"/>
    <w:rsid w:val="00824CC7"/>
    <w:rsid w:val="008D1944"/>
    <w:rsid w:val="008E47F5"/>
    <w:rsid w:val="00912B91"/>
    <w:rsid w:val="00930EB7"/>
    <w:rsid w:val="009326FD"/>
    <w:rsid w:val="00935181"/>
    <w:rsid w:val="00946856"/>
    <w:rsid w:val="00961A60"/>
    <w:rsid w:val="00964EDC"/>
    <w:rsid w:val="0098717D"/>
    <w:rsid w:val="009B3956"/>
    <w:rsid w:val="009C2260"/>
    <w:rsid w:val="009E3F5B"/>
    <w:rsid w:val="00A333A9"/>
    <w:rsid w:val="00A4105F"/>
    <w:rsid w:val="00A71212"/>
    <w:rsid w:val="00AA3987"/>
    <w:rsid w:val="00AB030C"/>
    <w:rsid w:val="00B02F92"/>
    <w:rsid w:val="00B03F6B"/>
    <w:rsid w:val="00B16313"/>
    <w:rsid w:val="00B202FE"/>
    <w:rsid w:val="00B218C0"/>
    <w:rsid w:val="00B25909"/>
    <w:rsid w:val="00B324F3"/>
    <w:rsid w:val="00B84BDC"/>
    <w:rsid w:val="00BB1BE2"/>
    <w:rsid w:val="00BC6CB6"/>
    <w:rsid w:val="00BF727C"/>
    <w:rsid w:val="00C0179B"/>
    <w:rsid w:val="00C31711"/>
    <w:rsid w:val="00C33898"/>
    <w:rsid w:val="00CE3CB1"/>
    <w:rsid w:val="00D0399E"/>
    <w:rsid w:val="00D05984"/>
    <w:rsid w:val="00D17164"/>
    <w:rsid w:val="00D21D19"/>
    <w:rsid w:val="00D2685C"/>
    <w:rsid w:val="00D86E03"/>
    <w:rsid w:val="00D9652C"/>
    <w:rsid w:val="00DA7D88"/>
    <w:rsid w:val="00DC6D21"/>
    <w:rsid w:val="00DC75CE"/>
    <w:rsid w:val="00DF47F8"/>
    <w:rsid w:val="00DF7571"/>
    <w:rsid w:val="00E11BE5"/>
    <w:rsid w:val="00E178B7"/>
    <w:rsid w:val="00E40A43"/>
    <w:rsid w:val="00EB1060"/>
    <w:rsid w:val="00EB1203"/>
    <w:rsid w:val="00EC17E6"/>
    <w:rsid w:val="00F34C7C"/>
    <w:rsid w:val="00FC70D0"/>
    <w:rsid w:val="00FE6FAB"/>
    <w:rsid w:val="00FF51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47F5"/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E47F5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rmal">
    <w:name w:val="ConsPlusNormal"/>
    <w:link w:val="ConsPlusNormal0"/>
    <w:uiPriority w:val="99"/>
    <w:rsid w:val="008E47F5"/>
    <w:pPr>
      <w:widowControl w:val="0"/>
      <w:autoSpaceDE w:val="0"/>
      <w:autoSpaceDN w:val="0"/>
    </w:pPr>
  </w:style>
  <w:style w:type="character" w:customStyle="1" w:styleId="ConsPlusNormal0">
    <w:name w:val="ConsPlusNormal Знак"/>
    <w:link w:val="ConsPlusNormal"/>
    <w:uiPriority w:val="99"/>
    <w:locked/>
    <w:rsid w:val="008E47F5"/>
    <w:rPr>
      <w:sz w:val="22"/>
      <w:lang w:eastAsia="ru-RU"/>
    </w:rPr>
  </w:style>
  <w:style w:type="character" w:customStyle="1" w:styleId="NoSpacingChar">
    <w:name w:val="No Spacing Char"/>
    <w:link w:val="NoSpacing"/>
    <w:uiPriority w:val="99"/>
    <w:locked/>
    <w:rsid w:val="008E47F5"/>
    <w:rPr>
      <w:sz w:val="22"/>
      <w:lang w:val="ru-RU" w:eastAsia="en-US"/>
    </w:rPr>
  </w:style>
  <w:style w:type="paragraph" w:styleId="NoSpacing">
    <w:name w:val="No Spacing"/>
    <w:link w:val="NoSpacingChar"/>
    <w:uiPriority w:val="99"/>
    <w:qFormat/>
    <w:rsid w:val="008E47F5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9624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4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356</TotalTime>
  <Pages>3</Pages>
  <Words>883</Words>
  <Characters>5037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022219</dc:creator>
  <cp:keywords/>
  <dc:description/>
  <cp:lastModifiedBy>MihailovaOG</cp:lastModifiedBy>
  <cp:revision>100</cp:revision>
  <cp:lastPrinted>2021-07-12T04:03:00Z</cp:lastPrinted>
  <dcterms:created xsi:type="dcterms:W3CDTF">2021-07-12T04:03:00Z</dcterms:created>
  <dcterms:modified xsi:type="dcterms:W3CDTF">2021-08-27T06:16:00Z</dcterms:modified>
</cp:coreProperties>
</file>